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5D22" w:rsidRPr="00A73BF6" w:rsidRDefault="00715D22" w:rsidP="00660C6C">
      <w:pPr>
        <w:spacing w:after="60" w:line="240" w:lineRule="auto"/>
        <w:jc w:val="center"/>
        <w:rPr>
          <w:rFonts w:ascii="Times New Roman" w:hAnsi="Times New Roman"/>
          <w:sz w:val="24"/>
          <w:szCs w:val="24"/>
        </w:rPr>
      </w:pPr>
      <w:r w:rsidRPr="00A73BF6">
        <w:rPr>
          <w:rFonts w:ascii="Times New Roman" w:hAnsi="Times New Roman"/>
          <w:sz w:val="24"/>
          <w:szCs w:val="24"/>
        </w:rPr>
        <w:t>Сведения</w:t>
      </w:r>
    </w:p>
    <w:p w:rsidR="00715D22" w:rsidRPr="00A73BF6" w:rsidRDefault="00715D22" w:rsidP="001859BC">
      <w:pPr>
        <w:spacing w:after="60" w:line="240" w:lineRule="auto"/>
        <w:jc w:val="center"/>
        <w:rPr>
          <w:rFonts w:ascii="Times New Roman" w:hAnsi="Times New Roman"/>
          <w:sz w:val="24"/>
          <w:szCs w:val="24"/>
        </w:rPr>
      </w:pPr>
      <w:r w:rsidRPr="00A73BF6">
        <w:rPr>
          <w:rFonts w:ascii="Times New Roman" w:hAnsi="Times New Roman"/>
          <w:sz w:val="24"/>
          <w:szCs w:val="24"/>
        </w:rPr>
        <w:t xml:space="preserve">О доходах, расходах, об имуществе и обязательствах имущественного характера 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715D22" w:rsidRPr="00A73BF6" w:rsidRDefault="00715D22" w:rsidP="00660C6C">
      <w:pPr>
        <w:spacing w:after="6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депутатов Совета депутатов  Большеизыракского сельсовета Маслянинского района Новосибирской области</w:t>
      </w:r>
    </w:p>
    <w:p w:rsidR="00715D22" w:rsidRPr="00A73BF6" w:rsidRDefault="00715D22" w:rsidP="00660C6C">
      <w:pPr>
        <w:spacing w:after="60" w:line="240" w:lineRule="auto"/>
        <w:jc w:val="center"/>
        <w:rPr>
          <w:rFonts w:ascii="Times New Roman" w:hAnsi="Times New Roman"/>
          <w:sz w:val="24"/>
          <w:szCs w:val="24"/>
          <w:vertAlign w:val="superscript"/>
        </w:rPr>
      </w:pPr>
      <w:r w:rsidRPr="00A73BF6">
        <w:rPr>
          <w:rFonts w:ascii="Times New Roman" w:hAnsi="Times New Roman"/>
          <w:sz w:val="24"/>
          <w:szCs w:val="24"/>
          <w:vertAlign w:val="superscript"/>
        </w:rPr>
        <w:t>наименование органа местного самоуправления</w:t>
      </w:r>
    </w:p>
    <w:p w:rsidR="00715D22" w:rsidRPr="00A73BF6" w:rsidRDefault="00715D22" w:rsidP="00660C6C">
      <w:pPr>
        <w:spacing w:after="60" w:line="240" w:lineRule="auto"/>
        <w:jc w:val="center"/>
        <w:rPr>
          <w:rFonts w:ascii="Times New Roman" w:hAnsi="Times New Roman"/>
          <w:sz w:val="24"/>
          <w:szCs w:val="24"/>
        </w:rPr>
      </w:pPr>
      <w:r w:rsidRPr="00A73BF6">
        <w:rPr>
          <w:rFonts w:ascii="Times New Roman" w:hAnsi="Times New Roman"/>
          <w:sz w:val="24"/>
          <w:szCs w:val="24"/>
        </w:rPr>
        <w:t>и членов их семей за период</w:t>
      </w:r>
      <w:r>
        <w:rPr>
          <w:rFonts w:ascii="Times New Roman" w:hAnsi="Times New Roman"/>
          <w:sz w:val="24"/>
          <w:szCs w:val="24"/>
        </w:rPr>
        <w:t xml:space="preserve"> с 1 января по 31 декабря 2015</w:t>
      </w:r>
      <w:r w:rsidRPr="00A73BF6">
        <w:rPr>
          <w:rFonts w:ascii="Times New Roman" w:hAnsi="Times New Roman"/>
          <w:sz w:val="24"/>
          <w:szCs w:val="24"/>
        </w:rPr>
        <w:t xml:space="preserve"> года</w:t>
      </w:r>
    </w:p>
    <w:p w:rsidR="00715D22" w:rsidRDefault="00715D22" w:rsidP="00660C6C">
      <w:pPr>
        <w:spacing w:after="60" w:line="240" w:lineRule="auto"/>
        <w:jc w:val="center"/>
        <w:rPr>
          <w:rFonts w:ascii="Times New Roman" w:hAnsi="Times New Roman"/>
          <w:sz w:val="20"/>
          <w:szCs w:val="20"/>
        </w:rPr>
      </w:pPr>
    </w:p>
    <w:tbl>
      <w:tblPr>
        <w:tblW w:w="15735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568"/>
        <w:gridCol w:w="1701"/>
        <w:gridCol w:w="1276"/>
        <w:gridCol w:w="992"/>
        <w:gridCol w:w="1559"/>
        <w:gridCol w:w="993"/>
        <w:gridCol w:w="992"/>
        <w:gridCol w:w="992"/>
        <w:gridCol w:w="992"/>
        <w:gridCol w:w="993"/>
        <w:gridCol w:w="1559"/>
        <w:gridCol w:w="1559"/>
        <w:gridCol w:w="1559"/>
      </w:tblGrid>
      <w:tr w:rsidR="00715D22" w:rsidRPr="00961781" w:rsidTr="00961781">
        <w:tc>
          <w:tcPr>
            <w:tcW w:w="568" w:type="dxa"/>
            <w:vMerge w:val="restart"/>
          </w:tcPr>
          <w:p w:rsidR="00715D22" w:rsidRPr="00961781" w:rsidRDefault="00715D22" w:rsidP="00961781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1781">
              <w:rPr>
                <w:rFonts w:ascii="Times New Roman" w:hAnsi="Times New Roman"/>
                <w:sz w:val="20"/>
                <w:szCs w:val="20"/>
              </w:rPr>
              <w:t>№</w:t>
            </w:r>
          </w:p>
          <w:p w:rsidR="00715D22" w:rsidRPr="00961781" w:rsidRDefault="00715D22" w:rsidP="00961781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1781">
              <w:rPr>
                <w:rFonts w:ascii="Times New Roman" w:hAnsi="Times New Roman"/>
                <w:sz w:val="20"/>
                <w:szCs w:val="20"/>
              </w:rPr>
              <w:t>п/п</w:t>
            </w:r>
          </w:p>
        </w:tc>
        <w:tc>
          <w:tcPr>
            <w:tcW w:w="1701" w:type="dxa"/>
            <w:vMerge w:val="restart"/>
          </w:tcPr>
          <w:p w:rsidR="00715D22" w:rsidRPr="00961781" w:rsidRDefault="00715D22" w:rsidP="0096178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1781">
              <w:rPr>
                <w:rFonts w:ascii="Times New Roman" w:hAnsi="Times New Roman"/>
                <w:sz w:val="20"/>
                <w:szCs w:val="20"/>
              </w:rPr>
              <w:t xml:space="preserve">Фамилия и </w:t>
            </w:r>
          </w:p>
          <w:p w:rsidR="00715D22" w:rsidRPr="00961781" w:rsidRDefault="00715D22" w:rsidP="0096178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1781">
              <w:rPr>
                <w:rFonts w:ascii="Times New Roman" w:hAnsi="Times New Roman"/>
                <w:sz w:val="20"/>
                <w:szCs w:val="20"/>
              </w:rPr>
              <w:t>инициалы лица,</w:t>
            </w:r>
          </w:p>
          <w:p w:rsidR="00715D22" w:rsidRPr="00961781" w:rsidRDefault="00715D22" w:rsidP="0096178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1781">
              <w:rPr>
                <w:rFonts w:ascii="Times New Roman" w:hAnsi="Times New Roman"/>
                <w:sz w:val="20"/>
                <w:szCs w:val="20"/>
              </w:rPr>
              <w:t>чьи сведения</w:t>
            </w:r>
          </w:p>
          <w:p w:rsidR="00715D22" w:rsidRPr="00961781" w:rsidRDefault="00715D22" w:rsidP="0096178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1781">
              <w:rPr>
                <w:rFonts w:ascii="Times New Roman" w:hAnsi="Times New Roman"/>
                <w:sz w:val="20"/>
                <w:szCs w:val="20"/>
              </w:rPr>
              <w:t>размещаются</w:t>
            </w:r>
          </w:p>
        </w:tc>
        <w:tc>
          <w:tcPr>
            <w:tcW w:w="1276" w:type="dxa"/>
            <w:vMerge w:val="restart"/>
          </w:tcPr>
          <w:p w:rsidR="00715D22" w:rsidRPr="00961781" w:rsidRDefault="00715D22" w:rsidP="00961781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1781">
              <w:rPr>
                <w:rFonts w:ascii="Times New Roman" w:hAnsi="Times New Roman"/>
                <w:sz w:val="20"/>
                <w:szCs w:val="20"/>
              </w:rPr>
              <w:t>Должность</w:t>
            </w:r>
          </w:p>
        </w:tc>
        <w:tc>
          <w:tcPr>
            <w:tcW w:w="4536" w:type="dxa"/>
            <w:gridSpan w:val="4"/>
          </w:tcPr>
          <w:p w:rsidR="00715D22" w:rsidRPr="00961781" w:rsidRDefault="00715D22" w:rsidP="0096178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1781">
              <w:rPr>
                <w:rFonts w:ascii="Times New Roman" w:hAnsi="Times New Roman"/>
                <w:sz w:val="20"/>
                <w:szCs w:val="20"/>
              </w:rPr>
              <w:t xml:space="preserve">Объекты недвижимости, находящиеся в </w:t>
            </w:r>
          </w:p>
          <w:p w:rsidR="00715D22" w:rsidRPr="00961781" w:rsidRDefault="00715D22" w:rsidP="0096178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1781">
              <w:rPr>
                <w:rFonts w:ascii="Times New Roman" w:hAnsi="Times New Roman"/>
                <w:sz w:val="20"/>
                <w:szCs w:val="20"/>
              </w:rPr>
              <w:t>собственности</w:t>
            </w:r>
          </w:p>
        </w:tc>
        <w:tc>
          <w:tcPr>
            <w:tcW w:w="2977" w:type="dxa"/>
            <w:gridSpan w:val="3"/>
          </w:tcPr>
          <w:p w:rsidR="00715D22" w:rsidRPr="00961781" w:rsidRDefault="00715D22" w:rsidP="0096178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1781">
              <w:rPr>
                <w:rFonts w:ascii="Times New Roman" w:hAnsi="Times New Roman"/>
                <w:sz w:val="20"/>
                <w:szCs w:val="20"/>
              </w:rPr>
              <w:t>Объекты недвижимости,</w:t>
            </w:r>
          </w:p>
          <w:p w:rsidR="00715D22" w:rsidRPr="00961781" w:rsidRDefault="00715D22" w:rsidP="0096178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1781">
              <w:rPr>
                <w:rFonts w:ascii="Times New Roman" w:hAnsi="Times New Roman"/>
                <w:sz w:val="20"/>
                <w:szCs w:val="20"/>
              </w:rPr>
              <w:t>находящиеся в пользовании</w:t>
            </w:r>
          </w:p>
        </w:tc>
        <w:tc>
          <w:tcPr>
            <w:tcW w:w="1559" w:type="dxa"/>
            <w:vMerge w:val="restart"/>
          </w:tcPr>
          <w:p w:rsidR="00715D22" w:rsidRPr="00961781" w:rsidRDefault="00715D22" w:rsidP="0096178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1781">
              <w:rPr>
                <w:rFonts w:ascii="Times New Roman" w:hAnsi="Times New Roman"/>
                <w:sz w:val="20"/>
                <w:szCs w:val="20"/>
              </w:rPr>
              <w:t>Транспортные</w:t>
            </w:r>
          </w:p>
          <w:p w:rsidR="00715D22" w:rsidRPr="00961781" w:rsidRDefault="00715D22" w:rsidP="0096178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1781">
              <w:rPr>
                <w:rFonts w:ascii="Times New Roman" w:hAnsi="Times New Roman"/>
                <w:sz w:val="20"/>
                <w:szCs w:val="20"/>
              </w:rPr>
              <w:t>средства</w:t>
            </w:r>
          </w:p>
          <w:p w:rsidR="00715D22" w:rsidRPr="00961781" w:rsidRDefault="00715D22" w:rsidP="0096178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1781">
              <w:rPr>
                <w:rFonts w:ascii="Times New Roman" w:hAnsi="Times New Roman"/>
                <w:sz w:val="20"/>
                <w:szCs w:val="20"/>
              </w:rPr>
              <w:t>(вид, марка)</w:t>
            </w:r>
          </w:p>
        </w:tc>
        <w:tc>
          <w:tcPr>
            <w:tcW w:w="1559" w:type="dxa"/>
            <w:vMerge w:val="restart"/>
          </w:tcPr>
          <w:p w:rsidR="00715D22" w:rsidRPr="00961781" w:rsidRDefault="00715D22" w:rsidP="0096178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1781">
              <w:rPr>
                <w:rFonts w:ascii="Times New Roman" w:hAnsi="Times New Roman"/>
                <w:sz w:val="20"/>
                <w:szCs w:val="20"/>
              </w:rPr>
              <w:t>Декларированный годовой доход (руб.)</w:t>
            </w:r>
          </w:p>
        </w:tc>
        <w:tc>
          <w:tcPr>
            <w:tcW w:w="1559" w:type="dxa"/>
            <w:vMerge w:val="restart"/>
          </w:tcPr>
          <w:p w:rsidR="00715D22" w:rsidRPr="00961781" w:rsidRDefault="00715D22" w:rsidP="0096178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1781">
              <w:rPr>
                <w:rFonts w:ascii="Times New Roman" w:hAnsi="Times New Roman"/>
                <w:sz w:val="20"/>
                <w:szCs w:val="20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715D22" w:rsidRPr="00961781" w:rsidTr="00961781">
        <w:tc>
          <w:tcPr>
            <w:tcW w:w="568" w:type="dxa"/>
            <w:vMerge/>
          </w:tcPr>
          <w:p w:rsidR="00715D22" w:rsidRPr="00961781" w:rsidRDefault="00715D22" w:rsidP="00961781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715D22" w:rsidRPr="00961781" w:rsidRDefault="00715D22" w:rsidP="0096178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715D22" w:rsidRPr="00961781" w:rsidRDefault="00715D22" w:rsidP="00961781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715D22" w:rsidRPr="00961781" w:rsidRDefault="00715D22" w:rsidP="00961781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1781">
              <w:rPr>
                <w:rFonts w:ascii="Times New Roman" w:hAnsi="Times New Roman"/>
                <w:sz w:val="20"/>
                <w:szCs w:val="20"/>
              </w:rPr>
              <w:t>вид</w:t>
            </w:r>
          </w:p>
          <w:p w:rsidR="00715D22" w:rsidRPr="00961781" w:rsidRDefault="00715D22" w:rsidP="00961781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1781">
              <w:rPr>
                <w:rFonts w:ascii="Times New Roman" w:hAnsi="Times New Roman"/>
                <w:sz w:val="20"/>
                <w:szCs w:val="20"/>
              </w:rPr>
              <w:t>объекта</w:t>
            </w:r>
          </w:p>
        </w:tc>
        <w:tc>
          <w:tcPr>
            <w:tcW w:w="1559" w:type="dxa"/>
          </w:tcPr>
          <w:p w:rsidR="00715D22" w:rsidRPr="00961781" w:rsidRDefault="00715D22" w:rsidP="00961781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1781">
              <w:rPr>
                <w:rFonts w:ascii="Times New Roman" w:hAnsi="Times New Roman"/>
                <w:sz w:val="20"/>
                <w:szCs w:val="20"/>
              </w:rPr>
              <w:t>вид</w:t>
            </w:r>
          </w:p>
          <w:p w:rsidR="00715D22" w:rsidRPr="00961781" w:rsidRDefault="00715D22" w:rsidP="00961781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1781">
              <w:rPr>
                <w:rFonts w:ascii="Times New Roman" w:hAnsi="Times New Roman"/>
                <w:sz w:val="20"/>
                <w:szCs w:val="20"/>
              </w:rPr>
              <w:t>собственности</w:t>
            </w:r>
          </w:p>
        </w:tc>
        <w:tc>
          <w:tcPr>
            <w:tcW w:w="993" w:type="dxa"/>
          </w:tcPr>
          <w:p w:rsidR="00715D22" w:rsidRPr="00961781" w:rsidRDefault="00715D22" w:rsidP="00961781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1781">
              <w:rPr>
                <w:rFonts w:ascii="Times New Roman" w:hAnsi="Times New Roman"/>
                <w:sz w:val="20"/>
                <w:szCs w:val="20"/>
              </w:rPr>
              <w:t>площадь</w:t>
            </w:r>
          </w:p>
          <w:p w:rsidR="00715D22" w:rsidRPr="00961781" w:rsidRDefault="00715D22" w:rsidP="00961781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1781">
              <w:rPr>
                <w:rFonts w:ascii="Times New Roman" w:hAnsi="Times New Roman"/>
                <w:sz w:val="20"/>
                <w:szCs w:val="20"/>
              </w:rPr>
              <w:t>(кв.м)</w:t>
            </w:r>
          </w:p>
        </w:tc>
        <w:tc>
          <w:tcPr>
            <w:tcW w:w="992" w:type="dxa"/>
          </w:tcPr>
          <w:p w:rsidR="00715D22" w:rsidRPr="00961781" w:rsidRDefault="00715D22" w:rsidP="00961781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1781">
              <w:rPr>
                <w:rFonts w:ascii="Times New Roman" w:hAnsi="Times New Roman"/>
                <w:sz w:val="20"/>
                <w:szCs w:val="20"/>
              </w:rPr>
              <w:t>страна</w:t>
            </w:r>
          </w:p>
          <w:p w:rsidR="00715D22" w:rsidRPr="00961781" w:rsidRDefault="00715D22" w:rsidP="00961781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1781">
              <w:rPr>
                <w:rFonts w:ascii="Times New Roman" w:hAnsi="Times New Roman"/>
                <w:sz w:val="20"/>
                <w:szCs w:val="20"/>
              </w:rPr>
              <w:t>располо-жения</w:t>
            </w:r>
          </w:p>
        </w:tc>
        <w:tc>
          <w:tcPr>
            <w:tcW w:w="992" w:type="dxa"/>
          </w:tcPr>
          <w:p w:rsidR="00715D22" w:rsidRPr="00961781" w:rsidRDefault="00715D22" w:rsidP="00961781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1781">
              <w:rPr>
                <w:rFonts w:ascii="Times New Roman" w:hAnsi="Times New Roman"/>
                <w:sz w:val="20"/>
                <w:szCs w:val="20"/>
              </w:rPr>
              <w:t>вид объекта</w:t>
            </w:r>
          </w:p>
        </w:tc>
        <w:tc>
          <w:tcPr>
            <w:tcW w:w="992" w:type="dxa"/>
          </w:tcPr>
          <w:p w:rsidR="00715D22" w:rsidRPr="00961781" w:rsidRDefault="00715D22" w:rsidP="00961781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1781">
              <w:rPr>
                <w:rFonts w:ascii="Times New Roman" w:hAnsi="Times New Roman"/>
                <w:sz w:val="20"/>
                <w:szCs w:val="20"/>
              </w:rPr>
              <w:t>площадь</w:t>
            </w:r>
          </w:p>
          <w:p w:rsidR="00715D22" w:rsidRPr="00961781" w:rsidRDefault="00715D22" w:rsidP="00961781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1781">
              <w:rPr>
                <w:rFonts w:ascii="Times New Roman" w:hAnsi="Times New Roman"/>
                <w:sz w:val="20"/>
                <w:szCs w:val="20"/>
              </w:rPr>
              <w:t>(кв.м)</w:t>
            </w:r>
          </w:p>
        </w:tc>
        <w:tc>
          <w:tcPr>
            <w:tcW w:w="993" w:type="dxa"/>
          </w:tcPr>
          <w:p w:rsidR="00715D22" w:rsidRPr="00961781" w:rsidRDefault="00715D22" w:rsidP="00961781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1781">
              <w:rPr>
                <w:rFonts w:ascii="Times New Roman" w:hAnsi="Times New Roman"/>
                <w:sz w:val="20"/>
                <w:szCs w:val="20"/>
              </w:rPr>
              <w:t>страна</w:t>
            </w:r>
          </w:p>
          <w:p w:rsidR="00715D22" w:rsidRPr="00961781" w:rsidRDefault="00715D22" w:rsidP="00961781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1781">
              <w:rPr>
                <w:rFonts w:ascii="Times New Roman" w:hAnsi="Times New Roman"/>
                <w:sz w:val="20"/>
                <w:szCs w:val="20"/>
              </w:rPr>
              <w:t>располо-жения</w:t>
            </w:r>
          </w:p>
        </w:tc>
        <w:tc>
          <w:tcPr>
            <w:tcW w:w="1559" w:type="dxa"/>
            <w:vMerge/>
          </w:tcPr>
          <w:p w:rsidR="00715D22" w:rsidRPr="00961781" w:rsidRDefault="00715D22" w:rsidP="00961781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715D22" w:rsidRPr="00961781" w:rsidRDefault="00715D22" w:rsidP="00961781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715D22" w:rsidRPr="00961781" w:rsidRDefault="00715D22" w:rsidP="00961781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15D22" w:rsidRPr="00961781" w:rsidTr="00961781">
        <w:tc>
          <w:tcPr>
            <w:tcW w:w="568" w:type="dxa"/>
            <w:vMerge w:val="restart"/>
          </w:tcPr>
          <w:p w:rsidR="00715D22" w:rsidRPr="00961781" w:rsidRDefault="00715D22" w:rsidP="00961781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1781">
              <w:rPr>
                <w:rFonts w:ascii="Times New Roman" w:hAnsi="Times New Roman"/>
                <w:sz w:val="20"/>
                <w:szCs w:val="20"/>
              </w:rPr>
              <w:t>1.</w:t>
            </w:r>
          </w:p>
        </w:tc>
        <w:tc>
          <w:tcPr>
            <w:tcW w:w="1701" w:type="dxa"/>
          </w:tcPr>
          <w:p w:rsidR="00715D22" w:rsidRPr="00C13257" w:rsidRDefault="00715D22" w:rsidP="00961781">
            <w:pPr>
              <w:spacing w:after="6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13257">
              <w:rPr>
                <w:rFonts w:ascii="Times New Roman" w:hAnsi="Times New Roman"/>
                <w:b/>
                <w:sz w:val="20"/>
                <w:szCs w:val="20"/>
              </w:rPr>
              <w:t xml:space="preserve"> Горелова Елена Владимировна</w:t>
            </w:r>
          </w:p>
        </w:tc>
        <w:tc>
          <w:tcPr>
            <w:tcW w:w="1276" w:type="dxa"/>
          </w:tcPr>
          <w:p w:rsidR="00715D22" w:rsidRPr="00961781" w:rsidRDefault="00715D22" w:rsidP="00961781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1781">
              <w:rPr>
                <w:rFonts w:ascii="Times New Roman" w:hAnsi="Times New Roman"/>
                <w:sz w:val="20"/>
                <w:szCs w:val="20"/>
              </w:rPr>
              <w:t xml:space="preserve">депутат </w:t>
            </w:r>
          </w:p>
        </w:tc>
        <w:tc>
          <w:tcPr>
            <w:tcW w:w="992" w:type="dxa"/>
          </w:tcPr>
          <w:p w:rsidR="00715D22" w:rsidRPr="00961781" w:rsidRDefault="00715D22" w:rsidP="00961781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715D22" w:rsidRPr="00961781" w:rsidRDefault="00715D22" w:rsidP="00961781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715D22" w:rsidRPr="00961781" w:rsidRDefault="00715D22" w:rsidP="00961781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715D22" w:rsidRPr="00961781" w:rsidRDefault="00715D22" w:rsidP="00961781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715D22" w:rsidRPr="00961781" w:rsidRDefault="00715D22" w:rsidP="00961781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715D22" w:rsidRPr="00961781" w:rsidRDefault="00715D22" w:rsidP="00961781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715D22" w:rsidRPr="00961781" w:rsidRDefault="00715D22" w:rsidP="00961781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715D22" w:rsidRPr="00961781" w:rsidRDefault="00715D22" w:rsidP="00961781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715D22" w:rsidRPr="00961781" w:rsidRDefault="00715D22" w:rsidP="00961781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180792,40</w:t>
            </w:r>
          </w:p>
        </w:tc>
        <w:tc>
          <w:tcPr>
            <w:tcW w:w="1559" w:type="dxa"/>
          </w:tcPr>
          <w:p w:rsidR="00715D22" w:rsidRPr="00961781" w:rsidRDefault="00715D22" w:rsidP="00961781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Доход по основному месту работы, иной доход (ежемесячное пособие ребенку до 18 лет)</w:t>
            </w:r>
          </w:p>
        </w:tc>
      </w:tr>
      <w:tr w:rsidR="00715D22" w:rsidRPr="00961781" w:rsidTr="00961781">
        <w:tc>
          <w:tcPr>
            <w:tcW w:w="568" w:type="dxa"/>
            <w:vMerge/>
          </w:tcPr>
          <w:p w:rsidR="00715D22" w:rsidRPr="00961781" w:rsidRDefault="00715D22" w:rsidP="00961781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715D22" w:rsidRPr="00961781" w:rsidRDefault="00715D22" w:rsidP="00961781">
            <w:pPr>
              <w:spacing w:after="6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61781">
              <w:rPr>
                <w:rFonts w:ascii="Times New Roman" w:hAnsi="Times New Roman"/>
                <w:sz w:val="20"/>
                <w:szCs w:val="20"/>
              </w:rPr>
              <w:t>Супруг (а)</w:t>
            </w:r>
          </w:p>
        </w:tc>
        <w:tc>
          <w:tcPr>
            <w:tcW w:w="1276" w:type="dxa"/>
          </w:tcPr>
          <w:p w:rsidR="00715D22" w:rsidRPr="00961781" w:rsidRDefault="00715D22" w:rsidP="00961781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1781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715D22" w:rsidRPr="00961781" w:rsidRDefault="00715D22" w:rsidP="00961781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715D22" w:rsidRPr="00961781" w:rsidRDefault="00715D22" w:rsidP="00961781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715D22" w:rsidRPr="00961781" w:rsidRDefault="00715D22" w:rsidP="00961781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715D22" w:rsidRPr="00961781" w:rsidRDefault="00715D22" w:rsidP="00961781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715D22" w:rsidRPr="00961781" w:rsidRDefault="00715D22" w:rsidP="00961781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715D22" w:rsidRPr="00961781" w:rsidRDefault="00715D22" w:rsidP="00961781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715D22" w:rsidRPr="00961781" w:rsidRDefault="00715D22" w:rsidP="00961781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715D22" w:rsidRDefault="00715D22" w:rsidP="00961781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Автобиль легковой,</w:t>
            </w:r>
          </w:p>
          <w:p w:rsidR="00715D22" w:rsidRPr="00DF4B0B" w:rsidRDefault="00715D22" w:rsidP="00961781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Хонда ЦРВ</w:t>
            </w:r>
            <w:r w:rsidRPr="00DF4B0B">
              <w:rPr>
                <w:rFonts w:ascii="Times New Roman" w:hAnsi="Times New Roman"/>
                <w:sz w:val="20"/>
                <w:szCs w:val="20"/>
              </w:rPr>
              <w:t>;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Снегоход YAMAHA VK 540E</w:t>
            </w:r>
          </w:p>
        </w:tc>
        <w:tc>
          <w:tcPr>
            <w:tcW w:w="1559" w:type="dxa"/>
          </w:tcPr>
          <w:p w:rsidR="00715D22" w:rsidRPr="00961781" w:rsidRDefault="00715D22" w:rsidP="00961781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29202,42</w:t>
            </w:r>
          </w:p>
        </w:tc>
        <w:tc>
          <w:tcPr>
            <w:tcW w:w="1559" w:type="dxa"/>
          </w:tcPr>
          <w:p w:rsidR="00715D22" w:rsidRPr="00961781" w:rsidRDefault="00715D22" w:rsidP="00961781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Выплата ветерану боевых действий</w:t>
            </w:r>
          </w:p>
        </w:tc>
      </w:tr>
      <w:tr w:rsidR="00715D22" w:rsidRPr="00961781" w:rsidTr="00961781">
        <w:tc>
          <w:tcPr>
            <w:tcW w:w="568" w:type="dxa"/>
            <w:vMerge/>
          </w:tcPr>
          <w:p w:rsidR="00715D22" w:rsidRPr="00961781" w:rsidRDefault="00715D22" w:rsidP="00961781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715D22" w:rsidRPr="00961781" w:rsidRDefault="00715D22" w:rsidP="00961781">
            <w:pPr>
              <w:spacing w:after="6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61781">
              <w:rPr>
                <w:rFonts w:ascii="Times New Roman" w:hAnsi="Times New Roman"/>
                <w:sz w:val="20"/>
                <w:szCs w:val="20"/>
              </w:rPr>
              <w:t>Дочь</w:t>
            </w:r>
          </w:p>
        </w:tc>
        <w:tc>
          <w:tcPr>
            <w:tcW w:w="1276" w:type="dxa"/>
          </w:tcPr>
          <w:p w:rsidR="00715D22" w:rsidRPr="00961781" w:rsidRDefault="00715D22" w:rsidP="00961781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1781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715D22" w:rsidRPr="00961781" w:rsidRDefault="00715D22" w:rsidP="00961781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715D22" w:rsidRPr="00961781" w:rsidRDefault="00715D22" w:rsidP="00961781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715D22" w:rsidRPr="00961781" w:rsidRDefault="00715D22" w:rsidP="00961781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715D22" w:rsidRPr="00961781" w:rsidRDefault="00715D22" w:rsidP="00961781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715D22" w:rsidRPr="00961781" w:rsidRDefault="00715D22" w:rsidP="00961781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715D22" w:rsidRPr="00961781" w:rsidRDefault="00715D22" w:rsidP="00961781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715D22" w:rsidRPr="00961781" w:rsidRDefault="00715D22" w:rsidP="00961781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715D22" w:rsidRPr="00961781" w:rsidRDefault="00715D22" w:rsidP="00961781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715D22" w:rsidRPr="00961781" w:rsidRDefault="00715D22" w:rsidP="00961781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715D22" w:rsidRPr="00961781" w:rsidRDefault="00715D22" w:rsidP="00961781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715D22" w:rsidRPr="00961781" w:rsidTr="00961781">
        <w:tc>
          <w:tcPr>
            <w:tcW w:w="568" w:type="dxa"/>
            <w:vMerge/>
          </w:tcPr>
          <w:p w:rsidR="00715D22" w:rsidRPr="00961781" w:rsidRDefault="00715D22" w:rsidP="00961781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715D22" w:rsidRPr="00961781" w:rsidRDefault="00715D22" w:rsidP="00961781">
            <w:pPr>
              <w:spacing w:after="6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61781">
              <w:rPr>
                <w:rFonts w:ascii="Times New Roman" w:hAnsi="Times New Roman"/>
                <w:sz w:val="20"/>
                <w:szCs w:val="20"/>
              </w:rPr>
              <w:t>Сын</w:t>
            </w:r>
          </w:p>
        </w:tc>
        <w:tc>
          <w:tcPr>
            <w:tcW w:w="1276" w:type="dxa"/>
          </w:tcPr>
          <w:p w:rsidR="00715D22" w:rsidRPr="00961781" w:rsidRDefault="00715D22" w:rsidP="00961781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1781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715D22" w:rsidRPr="00961781" w:rsidRDefault="00715D22" w:rsidP="00961781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715D22" w:rsidRPr="00961781" w:rsidRDefault="00715D22" w:rsidP="00961781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715D22" w:rsidRPr="00961781" w:rsidRDefault="00715D22" w:rsidP="00961781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715D22" w:rsidRPr="00961781" w:rsidRDefault="00715D22" w:rsidP="00961781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715D22" w:rsidRPr="00961781" w:rsidRDefault="00715D22" w:rsidP="00961781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715D22" w:rsidRPr="00961781" w:rsidRDefault="00715D22" w:rsidP="00961781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715D22" w:rsidRPr="00961781" w:rsidRDefault="00715D22" w:rsidP="00961781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715D22" w:rsidRPr="00961781" w:rsidRDefault="00715D22" w:rsidP="00961781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715D22" w:rsidRPr="00961781" w:rsidRDefault="00715D22" w:rsidP="00961781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715D22" w:rsidRPr="00961781" w:rsidRDefault="00715D22" w:rsidP="00961781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715D22" w:rsidRPr="00961781" w:rsidTr="00961781">
        <w:tc>
          <w:tcPr>
            <w:tcW w:w="568" w:type="dxa"/>
            <w:vMerge w:val="restart"/>
          </w:tcPr>
          <w:p w:rsidR="00715D22" w:rsidRPr="00961781" w:rsidRDefault="00715D22" w:rsidP="00961781">
            <w:pPr>
              <w:spacing w:after="6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61781">
              <w:rPr>
                <w:rFonts w:ascii="Times New Roman" w:hAnsi="Times New Roman"/>
                <w:sz w:val="20"/>
                <w:szCs w:val="20"/>
              </w:rPr>
              <w:t>2.</w:t>
            </w:r>
          </w:p>
        </w:tc>
        <w:tc>
          <w:tcPr>
            <w:tcW w:w="1701" w:type="dxa"/>
          </w:tcPr>
          <w:p w:rsidR="00715D22" w:rsidRPr="00C13257" w:rsidRDefault="00715D22" w:rsidP="00961781">
            <w:pPr>
              <w:spacing w:after="6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13257">
              <w:rPr>
                <w:rFonts w:ascii="Times New Roman" w:hAnsi="Times New Roman"/>
                <w:b/>
                <w:sz w:val="20"/>
                <w:szCs w:val="20"/>
              </w:rPr>
              <w:t xml:space="preserve"> Большакова Галина Павловна</w:t>
            </w:r>
          </w:p>
        </w:tc>
        <w:tc>
          <w:tcPr>
            <w:tcW w:w="1276" w:type="dxa"/>
            <w:vMerge w:val="restart"/>
          </w:tcPr>
          <w:p w:rsidR="00715D22" w:rsidRPr="00961781" w:rsidRDefault="00715D22" w:rsidP="00961781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1781">
              <w:rPr>
                <w:rFonts w:ascii="Times New Roman" w:hAnsi="Times New Roman"/>
                <w:sz w:val="20"/>
                <w:szCs w:val="20"/>
              </w:rPr>
              <w:t xml:space="preserve">депутат </w:t>
            </w:r>
          </w:p>
        </w:tc>
        <w:tc>
          <w:tcPr>
            <w:tcW w:w="992" w:type="dxa"/>
          </w:tcPr>
          <w:p w:rsidR="00715D22" w:rsidRPr="00961781" w:rsidRDefault="00715D22" w:rsidP="00961781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559" w:type="dxa"/>
          </w:tcPr>
          <w:p w:rsidR="00715D22" w:rsidRPr="00961781" w:rsidRDefault="00715D22" w:rsidP="00961781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Общая долевая 1/3</w:t>
            </w:r>
          </w:p>
        </w:tc>
        <w:tc>
          <w:tcPr>
            <w:tcW w:w="993" w:type="dxa"/>
          </w:tcPr>
          <w:p w:rsidR="00715D22" w:rsidRPr="00961781" w:rsidRDefault="00715D22" w:rsidP="00961781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1359</w:t>
            </w:r>
          </w:p>
        </w:tc>
        <w:tc>
          <w:tcPr>
            <w:tcW w:w="992" w:type="dxa"/>
          </w:tcPr>
          <w:p w:rsidR="00715D22" w:rsidRPr="00961781" w:rsidRDefault="00715D22" w:rsidP="00961781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992" w:type="dxa"/>
          </w:tcPr>
          <w:p w:rsidR="00715D22" w:rsidRPr="00961781" w:rsidRDefault="00715D22" w:rsidP="00961781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715D22" w:rsidRPr="00961781" w:rsidRDefault="00715D22" w:rsidP="00961781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715D22" w:rsidRPr="00961781" w:rsidRDefault="00715D22" w:rsidP="00961781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715D22" w:rsidRPr="00C13257" w:rsidRDefault="00715D22" w:rsidP="00961781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Автомобиль легковой, Nissan Cube</w:t>
            </w:r>
          </w:p>
        </w:tc>
        <w:tc>
          <w:tcPr>
            <w:tcW w:w="1559" w:type="dxa"/>
          </w:tcPr>
          <w:p w:rsidR="00715D22" w:rsidRPr="00961781" w:rsidRDefault="00715D22" w:rsidP="00961781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455162,29</w:t>
            </w:r>
          </w:p>
        </w:tc>
        <w:tc>
          <w:tcPr>
            <w:tcW w:w="1559" w:type="dxa"/>
          </w:tcPr>
          <w:p w:rsidR="00715D22" w:rsidRPr="00961781" w:rsidRDefault="00715D22" w:rsidP="00961781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Доход по основному месту работы, пенсия</w:t>
            </w:r>
          </w:p>
        </w:tc>
      </w:tr>
      <w:tr w:rsidR="00715D22" w:rsidRPr="00961781" w:rsidTr="00961781">
        <w:tc>
          <w:tcPr>
            <w:tcW w:w="568" w:type="dxa"/>
            <w:vMerge/>
          </w:tcPr>
          <w:p w:rsidR="00715D22" w:rsidRPr="00961781" w:rsidRDefault="00715D22" w:rsidP="00961781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715D22" w:rsidRPr="00961781" w:rsidRDefault="00715D22" w:rsidP="00961781">
            <w:pPr>
              <w:spacing w:after="6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715D22" w:rsidRPr="00961781" w:rsidRDefault="00715D22" w:rsidP="00961781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715D22" w:rsidRPr="00C13257" w:rsidRDefault="00715D22" w:rsidP="00961781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1559" w:type="dxa"/>
          </w:tcPr>
          <w:p w:rsidR="00715D22" w:rsidRPr="00961781" w:rsidRDefault="00715D22" w:rsidP="00961781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Общая долевая 1/3</w:t>
            </w:r>
          </w:p>
        </w:tc>
        <w:tc>
          <w:tcPr>
            <w:tcW w:w="993" w:type="dxa"/>
          </w:tcPr>
          <w:p w:rsidR="00715D22" w:rsidRPr="00961781" w:rsidRDefault="00715D22" w:rsidP="00961781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61,8</w:t>
            </w:r>
          </w:p>
        </w:tc>
        <w:tc>
          <w:tcPr>
            <w:tcW w:w="992" w:type="dxa"/>
          </w:tcPr>
          <w:p w:rsidR="00715D22" w:rsidRPr="00961781" w:rsidRDefault="00715D22" w:rsidP="00961781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</w:tcPr>
          <w:p w:rsidR="00715D22" w:rsidRPr="00961781" w:rsidRDefault="00715D22" w:rsidP="00961781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715D22" w:rsidRPr="00961781" w:rsidRDefault="00715D22" w:rsidP="00961781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715D22" w:rsidRPr="00961781" w:rsidRDefault="00715D22" w:rsidP="00961781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715D22" w:rsidRPr="00961781" w:rsidRDefault="00715D22" w:rsidP="00961781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715D22" w:rsidRPr="00961781" w:rsidRDefault="00715D22" w:rsidP="00961781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715D22" w:rsidRPr="00961781" w:rsidRDefault="00715D22" w:rsidP="00961781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715D22" w:rsidRPr="00961781" w:rsidTr="00961781">
        <w:tc>
          <w:tcPr>
            <w:tcW w:w="568" w:type="dxa"/>
            <w:vMerge/>
          </w:tcPr>
          <w:p w:rsidR="00715D22" w:rsidRPr="00961781" w:rsidRDefault="00715D22" w:rsidP="00961781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715D22" w:rsidRPr="00961781" w:rsidRDefault="00715D22" w:rsidP="00961781">
            <w:pPr>
              <w:spacing w:after="6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61781">
              <w:rPr>
                <w:rFonts w:ascii="Times New Roman" w:hAnsi="Times New Roman"/>
                <w:sz w:val="20"/>
                <w:szCs w:val="20"/>
              </w:rPr>
              <w:t>Супруг</w:t>
            </w:r>
          </w:p>
        </w:tc>
        <w:tc>
          <w:tcPr>
            <w:tcW w:w="1276" w:type="dxa"/>
            <w:vMerge w:val="restart"/>
          </w:tcPr>
          <w:p w:rsidR="00715D22" w:rsidRPr="00961781" w:rsidRDefault="00715D22" w:rsidP="00961781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715D22" w:rsidRPr="00961781" w:rsidRDefault="00715D22" w:rsidP="00A042C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559" w:type="dxa"/>
          </w:tcPr>
          <w:p w:rsidR="00715D22" w:rsidRPr="00961781" w:rsidRDefault="00715D22" w:rsidP="00A042C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Общая долевая 1/3</w:t>
            </w:r>
          </w:p>
        </w:tc>
        <w:tc>
          <w:tcPr>
            <w:tcW w:w="993" w:type="dxa"/>
          </w:tcPr>
          <w:p w:rsidR="00715D22" w:rsidRPr="00961781" w:rsidRDefault="00715D22" w:rsidP="00A042C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1359</w:t>
            </w:r>
          </w:p>
        </w:tc>
        <w:tc>
          <w:tcPr>
            <w:tcW w:w="992" w:type="dxa"/>
          </w:tcPr>
          <w:p w:rsidR="00715D22" w:rsidRPr="00961781" w:rsidRDefault="00715D22" w:rsidP="00A042C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992" w:type="dxa"/>
          </w:tcPr>
          <w:p w:rsidR="00715D22" w:rsidRPr="00961781" w:rsidRDefault="00715D22" w:rsidP="00A042C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715D22" w:rsidRPr="00961781" w:rsidRDefault="00715D22" w:rsidP="00A042C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715D22" w:rsidRPr="00961781" w:rsidRDefault="00715D22" w:rsidP="00A042C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715D22" w:rsidRPr="00961781" w:rsidRDefault="00715D22" w:rsidP="00961781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715D22" w:rsidRPr="00961781" w:rsidRDefault="00715D22" w:rsidP="00961781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76294,49</w:t>
            </w:r>
          </w:p>
        </w:tc>
        <w:tc>
          <w:tcPr>
            <w:tcW w:w="1559" w:type="dxa"/>
          </w:tcPr>
          <w:p w:rsidR="00715D22" w:rsidRPr="00961781" w:rsidRDefault="00715D22" w:rsidP="00961781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Доход по основному месту работы</w:t>
            </w:r>
          </w:p>
        </w:tc>
      </w:tr>
      <w:tr w:rsidR="00715D22" w:rsidRPr="00961781" w:rsidTr="00961781">
        <w:tc>
          <w:tcPr>
            <w:tcW w:w="568" w:type="dxa"/>
          </w:tcPr>
          <w:p w:rsidR="00715D22" w:rsidRPr="00961781" w:rsidRDefault="00715D22" w:rsidP="00961781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715D22" w:rsidRPr="00961781" w:rsidRDefault="00715D22" w:rsidP="00961781">
            <w:pPr>
              <w:spacing w:after="6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715D22" w:rsidRPr="00961781" w:rsidRDefault="00715D22" w:rsidP="00961781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715D22" w:rsidRPr="00C13257" w:rsidRDefault="00715D22" w:rsidP="00A042C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1559" w:type="dxa"/>
          </w:tcPr>
          <w:p w:rsidR="00715D22" w:rsidRPr="00961781" w:rsidRDefault="00715D22" w:rsidP="00A042C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Общая долевая 1/3</w:t>
            </w:r>
          </w:p>
        </w:tc>
        <w:tc>
          <w:tcPr>
            <w:tcW w:w="993" w:type="dxa"/>
          </w:tcPr>
          <w:p w:rsidR="00715D22" w:rsidRPr="00961781" w:rsidRDefault="00715D22" w:rsidP="00A042C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61,8</w:t>
            </w:r>
          </w:p>
        </w:tc>
        <w:tc>
          <w:tcPr>
            <w:tcW w:w="992" w:type="dxa"/>
          </w:tcPr>
          <w:p w:rsidR="00715D22" w:rsidRPr="00961781" w:rsidRDefault="00715D22" w:rsidP="00A042C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</w:tcPr>
          <w:p w:rsidR="00715D22" w:rsidRPr="00961781" w:rsidRDefault="00715D22" w:rsidP="00A042C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715D22" w:rsidRPr="00961781" w:rsidRDefault="00715D22" w:rsidP="00A042C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715D22" w:rsidRPr="00961781" w:rsidRDefault="00715D22" w:rsidP="00A042C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715D22" w:rsidRPr="00961781" w:rsidRDefault="00715D22" w:rsidP="00961781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715D22" w:rsidRDefault="00715D22" w:rsidP="00961781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715D22" w:rsidRPr="00961781" w:rsidRDefault="00715D22" w:rsidP="00961781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15D22" w:rsidRPr="00961781" w:rsidTr="00961781">
        <w:tc>
          <w:tcPr>
            <w:tcW w:w="568" w:type="dxa"/>
          </w:tcPr>
          <w:p w:rsidR="00715D22" w:rsidRPr="00961781" w:rsidRDefault="00715D22" w:rsidP="00961781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1781">
              <w:rPr>
                <w:rFonts w:ascii="Times New Roman" w:hAnsi="Times New Roman"/>
                <w:sz w:val="20"/>
                <w:szCs w:val="20"/>
              </w:rPr>
              <w:t>3.</w:t>
            </w:r>
          </w:p>
        </w:tc>
        <w:tc>
          <w:tcPr>
            <w:tcW w:w="1701" w:type="dxa"/>
          </w:tcPr>
          <w:p w:rsidR="00715D22" w:rsidRPr="00C13257" w:rsidRDefault="00715D22" w:rsidP="00961781">
            <w:pPr>
              <w:spacing w:after="6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96178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C13257">
              <w:rPr>
                <w:rFonts w:ascii="Times New Roman" w:hAnsi="Times New Roman"/>
                <w:b/>
                <w:sz w:val="20"/>
                <w:szCs w:val="20"/>
              </w:rPr>
              <w:t>Соловцова Светлана Владимировна</w:t>
            </w:r>
          </w:p>
        </w:tc>
        <w:tc>
          <w:tcPr>
            <w:tcW w:w="1276" w:type="dxa"/>
          </w:tcPr>
          <w:p w:rsidR="00715D22" w:rsidRPr="00961781" w:rsidRDefault="00715D22" w:rsidP="00961781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1781">
              <w:rPr>
                <w:rFonts w:ascii="Times New Roman" w:hAnsi="Times New Roman"/>
                <w:sz w:val="20"/>
                <w:szCs w:val="20"/>
              </w:rPr>
              <w:t xml:space="preserve">депутат </w:t>
            </w:r>
          </w:p>
        </w:tc>
        <w:tc>
          <w:tcPr>
            <w:tcW w:w="992" w:type="dxa"/>
          </w:tcPr>
          <w:p w:rsidR="00715D22" w:rsidRPr="00961781" w:rsidRDefault="00715D22" w:rsidP="00961781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715D22" w:rsidRPr="00961781" w:rsidRDefault="00715D22" w:rsidP="00961781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715D22" w:rsidRPr="00961781" w:rsidRDefault="00715D22" w:rsidP="00961781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715D22" w:rsidRPr="00961781" w:rsidRDefault="00715D22" w:rsidP="00961781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715D22" w:rsidRPr="00961781" w:rsidRDefault="00715D22" w:rsidP="00961781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--</w:t>
            </w:r>
          </w:p>
        </w:tc>
        <w:tc>
          <w:tcPr>
            <w:tcW w:w="992" w:type="dxa"/>
          </w:tcPr>
          <w:p w:rsidR="00715D22" w:rsidRPr="00961781" w:rsidRDefault="00715D22" w:rsidP="00961781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715D22" w:rsidRPr="00961781" w:rsidRDefault="00715D22" w:rsidP="00961781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715D22" w:rsidRPr="00961781" w:rsidRDefault="00715D22" w:rsidP="00961781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715D22" w:rsidRPr="00961781" w:rsidRDefault="00715D22" w:rsidP="00961781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146340,31</w:t>
            </w:r>
          </w:p>
        </w:tc>
        <w:tc>
          <w:tcPr>
            <w:tcW w:w="1559" w:type="dxa"/>
          </w:tcPr>
          <w:p w:rsidR="00715D22" w:rsidRPr="00961781" w:rsidRDefault="00715D22" w:rsidP="00961781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Доход по основному месту работы</w:t>
            </w:r>
          </w:p>
        </w:tc>
      </w:tr>
      <w:tr w:rsidR="00715D22" w:rsidRPr="00961781" w:rsidTr="00961781">
        <w:tc>
          <w:tcPr>
            <w:tcW w:w="568" w:type="dxa"/>
          </w:tcPr>
          <w:p w:rsidR="00715D22" w:rsidRPr="00961781" w:rsidRDefault="00715D22" w:rsidP="00961781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715D22" w:rsidRPr="00961781" w:rsidRDefault="00715D22" w:rsidP="00961781">
            <w:pPr>
              <w:spacing w:after="6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61781">
              <w:rPr>
                <w:rFonts w:ascii="Times New Roman" w:hAnsi="Times New Roman"/>
                <w:sz w:val="20"/>
                <w:szCs w:val="20"/>
              </w:rPr>
              <w:t>Дочь</w:t>
            </w:r>
          </w:p>
        </w:tc>
        <w:tc>
          <w:tcPr>
            <w:tcW w:w="1276" w:type="dxa"/>
          </w:tcPr>
          <w:p w:rsidR="00715D22" w:rsidRPr="00961781" w:rsidRDefault="00715D22" w:rsidP="00961781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1781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715D22" w:rsidRPr="00961781" w:rsidRDefault="00715D22" w:rsidP="00961781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715D22" w:rsidRPr="00961781" w:rsidRDefault="00715D22" w:rsidP="00961781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715D22" w:rsidRPr="00961781" w:rsidRDefault="00715D22" w:rsidP="00961781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715D22" w:rsidRPr="00961781" w:rsidRDefault="00715D22" w:rsidP="00961781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715D22" w:rsidRPr="00961781" w:rsidRDefault="00715D22" w:rsidP="00961781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715D22" w:rsidRPr="00961781" w:rsidRDefault="00715D22" w:rsidP="00961781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715D22" w:rsidRPr="00961781" w:rsidRDefault="00715D22" w:rsidP="00961781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715D22" w:rsidRPr="00961781" w:rsidRDefault="00715D22" w:rsidP="00961781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715D22" w:rsidRPr="00961781" w:rsidRDefault="00715D22" w:rsidP="00961781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715D22" w:rsidRPr="00961781" w:rsidRDefault="00715D22" w:rsidP="00961781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715D22" w:rsidRPr="00961781" w:rsidTr="00A042CD">
        <w:tc>
          <w:tcPr>
            <w:tcW w:w="568" w:type="dxa"/>
            <w:vMerge w:val="restart"/>
          </w:tcPr>
          <w:p w:rsidR="00715D22" w:rsidRPr="00961781" w:rsidRDefault="00715D22" w:rsidP="00A042C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  <w:r w:rsidRPr="00961781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701" w:type="dxa"/>
          </w:tcPr>
          <w:p w:rsidR="00715D22" w:rsidRPr="00C13257" w:rsidRDefault="00715D22" w:rsidP="00A042CD">
            <w:pPr>
              <w:spacing w:after="6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96178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C13257">
              <w:rPr>
                <w:rFonts w:ascii="Times New Roman" w:hAnsi="Times New Roman"/>
                <w:b/>
                <w:sz w:val="20"/>
                <w:szCs w:val="20"/>
              </w:rPr>
              <w:t>Соколов Александр Константино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  <w:r w:rsidRPr="00C13257">
              <w:rPr>
                <w:rFonts w:ascii="Times New Roman" w:hAnsi="Times New Roman"/>
                <w:b/>
                <w:sz w:val="20"/>
                <w:szCs w:val="20"/>
              </w:rPr>
              <w:t>вич</w:t>
            </w:r>
          </w:p>
        </w:tc>
        <w:tc>
          <w:tcPr>
            <w:tcW w:w="1276" w:type="dxa"/>
          </w:tcPr>
          <w:p w:rsidR="00715D22" w:rsidRPr="00961781" w:rsidRDefault="00715D22" w:rsidP="00A042C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1781">
              <w:rPr>
                <w:rFonts w:ascii="Times New Roman" w:hAnsi="Times New Roman"/>
                <w:sz w:val="20"/>
                <w:szCs w:val="20"/>
              </w:rPr>
              <w:t xml:space="preserve">депутат </w:t>
            </w:r>
          </w:p>
        </w:tc>
        <w:tc>
          <w:tcPr>
            <w:tcW w:w="992" w:type="dxa"/>
          </w:tcPr>
          <w:p w:rsidR="00715D22" w:rsidRPr="00961781" w:rsidRDefault="00715D22" w:rsidP="00A042C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715D22" w:rsidRPr="00961781" w:rsidRDefault="00715D22" w:rsidP="00A042C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715D22" w:rsidRPr="00961781" w:rsidRDefault="00715D22" w:rsidP="00A042C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715D22" w:rsidRPr="00961781" w:rsidRDefault="00715D22" w:rsidP="00A042C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715D22" w:rsidRPr="00961781" w:rsidRDefault="00715D22" w:rsidP="00A042C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715D22" w:rsidRPr="00961781" w:rsidRDefault="00715D22" w:rsidP="00A042C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715D22" w:rsidRPr="00961781" w:rsidRDefault="00715D22" w:rsidP="00A042C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715D22" w:rsidRPr="00961781" w:rsidRDefault="00715D22" w:rsidP="00A042C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715D22" w:rsidRPr="00961781" w:rsidRDefault="00715D22" w:rsidP="00A042C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26117,84</w:t>
            </w:r>
          </w:p>
        </w:tc>
        <w:tc>
          <w:tcPr>
            <w:tcW w:w="1559" w:type="dxa"/>
          </w:tcPr>
          <w:p w:rsidR="00715D22" w:rsidRPr="00961781" w:rsidRDefault="00715D22" w:rsidP="00A042C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Иной доход (пособие по безработице)</w:t>
            </w:r>
          </w:p>
        </w:tc>
      </w:tr>
      <w:tr w:rsidR="00715D22" w:rsidRPr="00961781" w:rsidTr="00A042CD">
        <w:tc>
          <w:tcPr>
            <w:tcW w:w="568" w:type="dxa"/>
            <w:vMerge/>
          </w:tcPr>
          <w:p w:rsidR="00715D22" w:rsidRPr="00961781" w:rsidRDefault="00715D22" w:rsidP="00A042C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715D22" w:rsidRPr="00961781" w:rsidRDefault="00715D22" w:rsidP="00A042CD">
            <w:pPr>
              <w:spacing w:after="6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61781">
              <w:rPr>
                <w:rFonts w:ascii="Times New Roman" w:hAnsi="Times New Roman"/>
                <w:sz w:val="20"/>
                <w:szCs w:val="20"/>
              </w:rPr>
              <w:t>Супруг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</w:p>
        </w:tc>
        <w:tc>
          <w:tcPr>
            <w:tcW w:w="1276" w:type="dxa"/>
          </w:tcPr>
          <w:p w:rsidR="00715D22" w:rsidRPr="00961781" w:rsidRDefault="00715D22" w:rsidP="00A042C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715D22" w:rsidRPr="00961781" w:rsidRDefault="00715D22" w:rsidP="00A042C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715D22" w:rsidRPr="00961781" w:rsidRDefault="00715D22" w:rsidP="00A042C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715D22" w:rsidRPr="00961781" w:rsidRDefault="00715D22" w:rsidP="00A042C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715D22" w:rsidRPr="00961781" w:rsidRDefault="00715D22" w:rsidP="00A042C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715D22" w:rsidRPr="00961781" w:rsidRDefault="00715D22" w:rsidP="00A042C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715D22" w:rsidRPr="00961781" w:rsidRDefault="00715D22" w:rsidP="00A042C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715D22" w:rsidRPr="00961781" w:rsidRDefault="00715D22" w:rsidP="00A042C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715D22" w:rsidRPr="00961781" w:rsidRDefault="00715D22" w:rsidP="00A042C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715D22" w:rsidRPr="00961781" w:rsidRDefault="00715D22" w:rsidP="00A042C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89796,72</w:t>
            </w:r>
          </w:p>
        </w:tc>
        <w:tc>
          <w:tcPr>
            <w:tcW w:w="1559" w:type="dxa"/>
          </w:tcPr>
          <w:p w:rsidR="00715D22" w:rsidRPr="00961781" w:rsidRDefault="00715D22" w:rsidP="00A042C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Иной доход (пенсия по инвалидности)</w:t>
            </w:r>
          </w:p>
        </w:tc>
      </w:tr>
      <w:tr w:rsidR="00715D22" w:rsidRPr="00961781" w:rsidTr="00A042CD">
        <w:tc>
          <w:tcPr>
            <w:tcW w:w="568" w:type="dxa"/>
            <w:vMerge/>
          </w:tcPr>
          <w:p w:rsidR="00715D22" w:rsidRPr="00961781" w:rsidRDefault="00715D22" w:rsidP="00A042C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715D22" w:rsidRPr="00961781" w:rsidRDefault="00715D22" w:rsidP="00A042CD">
            <w:pPr>
              <w:spacing w:after="6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Сын </w:t>
            </w:r>
          </w:p>
        </w:tc>
        <w:tc>
          <w:tcPr>
            <w:tcW w:w="1276" w:type="dxa"/>
          </w:tcPr>
          <w:p w:rsidR="00715D22" w:rsidRPr="00961781" w:rsidRDefault="00715D22" w:rsidP="00A042C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1781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715D22" w:rsidRPr="00961781" w:rsidRDefault="00715D22" w:rsidP="00A042C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715D22" w:rsidRPr="00961781" w:rsidRDefault="00715D22" w:rsidP="00A042C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715D22" w:rsidRPr="00961781" w:rsidRDefault="00715D22" w:rsidP="00A042C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715D22" w:rsidRPr="00961781" w:rsidRDefault="00715D22" w:rsidP="00A042C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715D22" w:rsidRPr="00961781" w:rsidRDefault="00715D22" w:rsidP="00A042C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715D22" w:rsidRPr="00961781" w:rsidRDefault="00715D22" w:rsidP="00A042C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715D22" w:rsidRPr="00961781" w:rsidRDefault="00715D22" w:rsidP="00A042C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715D22" w:rsidRPr="00961781" w:rsidRDefault="00715D22" w:rsidP="00A042C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715D22" w:rsidRPr="00961781" w:rsidRDefault="00715D22" w:rsidP="00A042C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715D22" w:rsidRPr="00961781" w:rsidRDefault="00715D22" w:rsidP="00A042C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15D22" w:rsidRPr="00961781" w:rsidTr="00A042CD">
        <w:tc>
          <w:tcPr>
            <w:tcW w:w="568" w:type="dxa"/>
          </w:tcPr>
          <w:p w:rsidR="00715D22" w:rsidRPr="00961781" w:rsidRDefault="00715D22" w:rsidP="00A042C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715D22" w:rsidRPr="00961781" w:rsidRDefault="00715D22" w:rsidP="00A042CD">
            <w:pPr>
              <w:spacing w:after="6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61781">
              <w:rPr>
                <w:rFonts w:ascii="Times New Roman" w:hAnsi="Times New Roman"/>
                <w:sz w:val="20"/>
                <w:szCs w:val="20"/>
              </w:rPr>
              <w:t>Сын</w:t>
            </w:r>
          </w:p>
        </w:tc>
        <w:tc>
          <w:tcPr>
            <w:tcW w:w="1276" w:type="dxa"/>
          </w:tcPr>
          <w:p w:rsidR="00715D22" w:rsidRPr="00961781" w:rsidRDefault="00715D22" w:rsidP="00A042C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1781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715D22" w:rsidRPr="00961781" w:rsidRDefault="00715D22" w:rsidP="00A042C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715D22" w:rsidRPr="00961781" w:rsidRDefault="00715D22" w:rsidP="00A042C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715D22" w:rsidRPr="00961781" w:rsidRDefault="00715D22" w:rsidP="00A042C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715D22" w:rsidRPr="00961781" w:rsidRDefault="00715D22" w:rsidP="00A042C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715D22" w:rsidRPr="00961781" w:rsidRDefault="00715D22" w:rsidP="00A042C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715D22" w:rsidRPr="00961781" w:rsidRDefault="00715D22" w:rsidP="00A042C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715D22" w:rsidRPr="00961781" w:rsidRDefault="00715D22" w:rsidP="00A042C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715D22" w:rsidRPr="00961781" w:rsidRDefault="00715D22" w:rsidP="00A042C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715D22" w:rsidRPr="00961781" w:rsidRDefault="00715D22" w:rsidP="00A042C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715D22" w:rsidRPr="00961781" w:rsidRDefault="00715D22" w:rsidP="00A042C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15D22" w:rsidRPr="00961781" w:rsidTr="0089467D">
        <w:tc>
          <w:tcPr>
            <w:tcW w:w="568" w:type="dxa"/>
          </w:tcPr>
          <w:p w:rsidR="00715D22" w:rsidRPr="00961781" w:rsidRDefault="00715D22" w:rsidP="00C7600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  <w:r w:rsidRPr="00961781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701" w:type="dxa"/>
          </w:tcPr>
          <w:p w:rsidR="00715D22" w:rsidRPr="0089467D" w:rsidRDefault="00715D22" w:rsidP="00C7600D">
            <w:pPr>
              <w:spacing w:after="6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89467D">
              <w:rPr>
                <w:rFonts w:ascii="Times New Roman" w:hAnsi="Times New Roman"/>
                <w:b/>
                <w:sz w:val="20"/>
                <w:szCs w:val="20"/>
              </w:rPr>
              <w:t>Дубок Андрей Иванович</w:t>
            </w:r>
          </w:p>
        </w:tc>
        <w:tc>
          <w:tcPr>
            <w:tcW w:w="1276" w:type="dxa"/>
          </w:tcPr>
          <w:p w:rsidR="00715D22" w:rsidRPr="00961781" w:rsidRDefault="00715D22" w:rsidP="00C7600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1781">
              <w:rPr>
                <w:rFonts w:ascii="Times New Roman" w:hAnsi="Times New Roman"/>
                <w:sz w:val="20"/>
                <w:szCs w:val="20"/>
              </w:rPr>
              <w:t xml:space="preserve">депутат </w:t>
            </w:r>
          </w:p>
        </w:tc>
        <w:tc>
          <w:tcPr>
            <w:tcW w:w="992" w:type="dxa"/>
          </w:tcPr>
          <w:p w:rsidR="00715D22" w:rsidRPr="00961781" w:rsidRDefault="00715D22" w:rsidP="00C7600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715D22" w:rsidRPr="00961781" w:rsidRDefault="00715D22" w:rsidP="00C7600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715D22" w:rsidRPr="00961781" w:rsidRDefault="00715D22" w:rsidP="00C7600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715D22" w:rsidRPr="00961781" w:rsidRDefault="00715D22" w:rsidP="00C7600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715D22" w:rsidRPr="00961781" w:rsidRDefault="00715D22" w:rsidP="00C7600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715D22" w:rsidRPr="00961781" w:rsidRDefault="00715D22" w:rsidP="00C7600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715D22" w:rsidRPr="00961781" w:rsidRDefault="00715D22" w:rsidP="00C7600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715D22" w:rsidRDefault="00715D22" w:rsidP="00C7600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Автомобиль легковой , </w:t>
            </w:r>
          </w:p>
          <w:p w:rsidR="00715D22" w:rsidRPr="00961781" w:rsidRDefault="00715D22" w:rsidP="00C7600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УАЗ 469 Б</w:t>
            </w:r>
          </w:p>
        </w:tc>
        <w:tc>
          <w:tcPr>
            <w:tcW w:w="1559" w:type="dxa"/>
          </w:tcPr>
          <w:p w:rsidR="00715D22" w:rsidRPr="00961781" w:rsidRDefault="00715D22" w:rsidP="00C7600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715D22" w:rsidRPr="00961781" w:rsidRDefault="00715D22" w:rsidP="00C7600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715D22" w:rsidRPr="00961781" w:rsidTr="0089467D">
        <w:tc>
          <w:tcPr>
            <w:tcW w:w="568" w:type="dxa"/>
          </w:tcPr>
          <w:p w:rsidR="00715D22" w:rsidRPr="00961781" w:rsidRDefault="00715D22" w:rsidP="00C7600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715D22" w:rsidRPr="00961781" w:rsidRDefault="00715D22" w:rsidP="00C7600D">
            <w:pPr>
              <w:spacing w:after="6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61781">
              <w:rPr>
                <w:rFonts w:ascii="Times New Roman" w:hAnsi="Times New Roman"/>
                <w:sz w:val="20"/>
                <w:szCs w:val="20"/>
              </w:rPr>
              <w:t>Супруг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</w:p>
        </w:tc>
        <w:tc>
          <w:tcPr>
            <w:tcW w:w="1276" w:type="dxa"/>
          </w:tcPr>
          <w:p w:rsidR="00715D22" w:rsidRPr="00961781" w:rsidRDefault="00715D22" w:rsidP="00C7600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715D22" w:rsidRPr="00961781" w:rsidRDefault="00715D22" w:rsidP="00C7600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715D22" w:rsidRPr="00961781" w:rsidRDefault="00715D22" w:rsidP="00C7600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715D22" w:rsidRPr="00961781" w:rsidRDefault="00715D22" w:rsidP="00C7600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715D22" w:rsidRPr="00961781" w:rsidRDefault="00715D22" w:rsidP="00C7600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715D22" w:rsidRPr="00961781" w:rsidRDefault="00715D22" w:rsidP="00C7600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715D22" w:rsidRPr="00961781" w:rsidRDefault="00715D22" w:rsidP="00C7600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715D22" w:rsidRPr="00961781" w:rsidRDefault="00715D22" w:rsidP="00C7600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--</w:t>
            </w:r>
          </w:p>
        </w:tc>
        <w:tc>
          <w:tcPr>
            <w:tcW w:w="1559" w:type="dxa"/>
          </w:tcPr>
          <w:p w:rsidR="00715D22" w:rsidRPr="00961781" w:rsidRDefault="00715D22" w:rsidP="00C7600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715D22" w:rsidRPr="00961781" w:rsidRDefault="00715D22" w:rsidP="00C7600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27 308,40</w:t>
            </w:r>
          </w:p>
        </w:tc>
        <w:tc>
          <w:tcPr>
            <w:tcW w:w="1559" w:type="dxa"/>
          </w:tcPr>
          <w:p w:rsidR="00715D22" w:rsidRPr="00961781" w:rsidRDefault="00715D22" w:rsidP="00C7600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Доход по основному месту работы</w:t>
            </w:r>
          </w:p>
        </w:tc>
      </w:tr>
      <w:tr w:rsidR="00715D22" w:rsidRPr="00961781" w:rsidTr="0089467D">
        <w:tc>
          <w:tcPr>
            <w:tcW w:w="568" w:type="dxa"/>
          </w:tcPr>
          <w:p w:rsidR="00715D22" w:rsidRPr="00961781" w:rsidRDefault="00715D22" w:rsidP="00C7600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715D22" w:rsidRPr="00961781" w:rsidRDefault="00715D22" w:rsidP="00C7600D">
            <w:pPr>
              <w:spacing w:after="6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Сын </w:t>
            </w:r>
          </w:p>
        </w:tc>
        <w:tc>
          <w:tcPr>
            <w:tcW w:w="1276" w:type="dxa"/>
          </w:tcPr>
          <w:p w:rsidR="00715D22" w:rsidRPr="00961781" w:rsidRDefault="00715D22" w:rsidP="00C7600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715D22" w:rsidRPr="00961781" w:rsidRDefault="00715D22" w:rsidP="00C7600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715D22" w:rsidRPr="00961781" w:rsidRDefault="00715D22" w:rsidP="00C7600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715D22" w:rsidRPr="00961781" w:rsidRDefault="00715D22" w:rsidP="00C7600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715D22" w:rsidRPr="00961781" w:rsidRDefault="00715D22" w:rsidP="00C7600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715D22" w:rsidRPr="00961781" w:rsidRDefault="00715D22" w:rsidP="00C7600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715D22" w:rsidRPr="00961781" w:rsidRDefault="00715D22" w:rsidP="00C7600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715D22" w:rsidRPr="00961781" w:rsidRDefault="00715D22" w:rsidP="00C7600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715D22" w:rsidRPr="00961781" w:rsidRDefault="00715D22" w:rsidP="00C7600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715D22" w:rsidRPr="00961781" w:rsidRDefault="00715D22" w:rsidP="00C7600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--</w:t>
            </w:r>
          </w:p>
        </w:tc>
        <w:tc>
          <w:tcPr>
            <w:tcW w:w="1559" w:type="dxa"/>
          </w:tcPr>
          <w:p w:rsidR="00715D22" w:rsidRPr="00961781" w:rsidRDefault="00715D22" w:rsidP="00C7600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715D22" w:rsidRPr="00961781" w:rsidTr="0089467D">
        <w:tc>
          <w:tcPr>
            <w:tcW w:w="568" w:type="dxa"/>
          </w:tcPr>
          <w:p w:rsidR="00715D22" w:rsidRPr="00961781" w:rsidRDefault="00715D22" w:rsidP="00C7600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715D22" w:rsidRPr="00961781" w:rsidRDefault="00715D22" w:rsidP="00C7600D">
            <w:pPr>
              <w:spacing w:after="6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61781">
              <w:rPr>
                <w:rFonts w:ascii="Times New Roman" w:hAnsi="Times New Roman"/>
                <w:sz w:val="20"/>
                <w:szCs w:val="20"/>
              </w:rPr>
              <w:t>Сын</w:t>
            </w:r>
          </w:p>
        </w:tc>
        <w:tc>
          <w:tcPr>
            <w:tcW w:w="1276" w:type="dxa"/>
          </w:tcPr>
          <w:p w:rsidR="00715D22" w:rsidRPr="00961781" w:rsidRDefault="00715D22" w:rsidP="00C7600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1781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715D22" w:rsidRPr="00961781" w:rsidRDefault="00715D22" w:rsidP="00C7600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715D22" w:rsidRPr="00961781" w:rsidRDefault="00715D22" w:rsidP="00C7600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715D22" w:rsidRPr="00961781" w:rsidRDefault="00715D22" w:rsidP="00C7600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715D22" w:rsidRPr="00961781" w:rsidRDefault="00715D22" w:rsidP="00C7600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715D22" w:rsidRPr="00961781" w:rsidRDefault="00715D22" w:rsidP="00C7600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715D22" w:rsidRPr="00961781" w:rsidRDefault="00715D22" w:rsidP="00C7600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715D22" w:rsidRPr="00961781" w:rsidRDefault="00715D22" w:rsidP="00C7600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715D22" w:rsidRPr="00961781" w:rsidRDefault="00715D22" w:rsidP="00C7600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715D22" w:rsidRPr="00961781" w:rsidRDefault="00715D22" w:rsidP="00C7600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715D22" w:rsidRPr="00961781" w:rsidRDefault="00715D22" w:rsidP="00C7600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715D22" w:rsidRPr="00961781" w:rsidTr="0089467D">
        <w:tc>
          <w:tcPr>
            <w:tcW w:w="568" w:type="dxa"/>
          </w:tcPr>
          <w:p w:rsidR="00715D22" w:rsidRPr="00961781" w:rsidRDefault="00715D22" w:rsidP="00C7600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  <w:r w:rsidRPr="00961781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701" w:type="dxa"/>
          </w:tcPr>
          <w:p w:rsidR="00715D22" w:rsidRPr="0089467D" w:rsidRDefault="00715D22" w:rsidP="00C7600D">
            <w:pPr>
              <w:spacing w:after="6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89467D">
              <w:rPr>
                <w:rFonts w:ascii="Times New Roman" w:hAnsi="Times New Roman"/>
                <w:b/>
                <w:sz w:val="20"/>
                <w:szCs w:val="20"/>
              </w:rPr>
              <w:t>Голохвастов Андр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е</w:t>
            </w:r>
            <w:r w:rsidRPr="0089467D">
              <w:rPr>
                <w:rFonts w:ascii="Times New Roman" w:hAnsi="Times New Roman"/>
                <w:b/>
                <w:sz w:val="20"/>
                <w:szCs w:val="20"/>
              </w:rPr>
              <w:t>й Александрович</w:t>
            </w:r>
          </w:p>
        </w:tc>
        <w:tc>
          <w:tcPr>
            <w:tcW w:w="1276" w:type="dxa"/>
          </w:tcPr>
          <w:p w:rsidR="00715D22" w:rsidRPr="00961781" w:rsidRDefault="00715D22" w:rsidP="00C7600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1781">
              <w:rPr>
                <w:rFonts w:ascii="Times New Roman" w:hAnsi="Times New Roman"/>
                <w:sz w:val="20"/>
                <w:szCs w:val="20"/>
              </w:rPr>
              <w:t xml:space="preserve">депутат </w:t>
            </w:r>
          </w:p>
        </w:tc>
        <w:tc>
          <w:tcPr>
            <w:tcW w:w="992" w:type="dxa"/>
          </w:tcPr>
          <w:p w:rsidR="00715D22" w:rsidRPr="00961781" w:rsidRDefault="00715D22" w:rsidP="00C7600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Земель-ный участок</w:t>
            </w:r>
          </w:p>
        </w:tc>
        <w:tc>
          <w:tcPr>
            <w:tcW w:w="1559" w:type="dxa"/>
          </w:tcPr>
          <w:p w:rsidR="00715D22" w:rsidRPr="00961781" w:rsidRDefault="00715D22" w:rsidP="00C7600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Общая долевая </w:t>
            </w:r>
          </w:p>
        </w:tc>
        <w:tc>
          <w:tcPr>
            <w:tcW w:w="993" w:type="dxa"/>
          </w:tcPr>
          <w:p w:rsidR="00715D22" w:rsidRPr="00961781" w:rsidRDefault="00715D22" w:rsidP="00C7600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41095774</w:t>
            </w:r>
          </w:p>
        </w:tc>
        <w:tc>
          <w:tcPr>
            <w:tcW w:w="992" w:type="dxa"/>
          </w:tcPr>
          <w:p w:rsidR="00715D22" w:rsidRPr="00961781" w:rsidRDefault="00715D22" w:rsidP="00C7600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992" w:type="dxa"/>
          </w:tcPr>
          <w:p w:rsidR="00715D22" w:rsidRPr="00961781" w:rsidRDefault="00715D22" w:rsidP="00C7600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715D22" w:rsidRPr="00961781" w:rsidRDefault="00715D22" w:rsidP="00C7600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715D22" w:rsidRPr="00961781" w:rsidRDefault="00715D22" w:rsidP="00C7600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715D22" w:rsidRDefault="00715D22" w:rsidP="00C7600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15D22" w:rsidRDefault="00715D22" w:rsidP="00C7600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Автомобиль легковой </w:t>
            </w:r>
          </w:p>
          <w:p w:rsidR="00715D22" w:rsidRDefault="00715D22" w:rsidP="00C7600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УАЗ 452,</w:t>
            </w:r>
          </w:p>
          <w:p w:rsidR="00715D22" w:rsidRPr="006C0F8A" w:rsidRDefault="00715D22" w:rsidP="00C7600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RENAULT </w:t>
            </w:r>
            <w:smartTag w:uri="urn:schemas-microsoft-com:office:smarttags" w:element="place">
              <w:smartTag w:uri="urn:schemas-microsoft-com:office:smarttags" w:element="City">
                <w:r>
                  <w:rPr>
                    <w:rFonts w:ascii="Times New Roman" w:hAnsi="Times New Roman"/>
                    <w:sz w:val="20"/>
                    <w:szCs w:val="20"/>
                    <w:lang w:val="en-US"/>
                  </w:rPr>
                  <w:t>LOGAN</w:t>
                </w:r>
              </w:smartTag>
            </w:smartTag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SR</w:t>
            </w:r>
          </w:p>
        </w:tc>
        <w:tc>
          <w:tcPr>
            <w:tcW w:w="1559" w:type="dxa"/>
          </w:tcPr>
          <w:p w:rsidR="00715D22" w:rsidRPr="00961781" w:rsidRDefault="00715D22" w:rsidP="00C7600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674600,60</w:t>
            </w:r>
          </w:p>
        </w:tc>
        <w:tc>
          <w:tcPr>
            <w:tcW w:w="1559" w:type="dxa"/>
          </w:tcPr>
          <w:p w:rsidR="00715D22" w:rsidRPr="00961781" w:rsidRDefault="00715D22" w:rsidP="00C7600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Доход по основному месту работы, пенсия, трудовой договор по совместительству </w:t>
            </w:r>
          </w:p>
        </w:tc>
      </w:tr>
      <w:tr w:rsidR="00715D22" w:rsidRPr="00961781" w:rsidTr="0089467D">
        <w:tc>
          <w:tcPr>
            <w:tcW w:w="568" w:type="dxa"/>
          </w:tcPr>
          <w:p w:rsidR="00715D22" w:rsidRPr="00961781" w:rsidRDefault="00715D22" w:rsidP="00C7600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715D22" w:rsidRPr="00961781" w:rsidRDefault="00715D22" w:rsidP="00C7600D">
            <w:pPr>
              <w:spacing w:after="6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715D22" w:rsidRPr="00961781" w:rsidRDefault="00715D22" w:rsidP="00C7600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715D22" w:rsidRPr="00961781" w:rsidRDefault="00715D22" w:rsidP="00C7600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559" w:type="dxa"/>
          </w:tcPr>
          <w:p w:rsidR="00715D22" w:rsidRPr="00961781" w:rsidRDefault="00715D22" w:rsidP="00C7600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Индивидуаль-ная</w:t>
            </w:r>
          </w:p>
        </w:tc>
        <w:tc>
          <w:tcPr>
            <w:tcW w:w="993" w:type="dxa"/>
          </w:tcPr>
          <w:p w:rsidR="00715D22" w:rsidRPr="00961781" w:rsidRDefault="00715D22" w:rsidP="00C7600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5000</w:t>
            </w:r>
          </w:p>
        </w:tc>
        <w:tc>
          <w:tcPr>
            <w:tcW w:w="992" w:type="dxa"/>
          </w:tcPr>
          <w:p w:rsidR="00715D22" w:rsidRPr="00961781" w:rsidRDefault="00715D22" w:rsidP="00C7600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</w:tcPr>
          <w:p w:rsidR="00715D22" w:rsidRPr="00961781" w:rsidRDefault="00715D22" w:rsidP="00C7600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715D22" w:rsidRPr="00961781" w:rsidRDefault="00715D22" w:rsidP="00C7600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715D22" w:rsidRPr="00961781" w:rsidRDefault="00715D22" w:rsidP="00C7600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715D22" w:rsidRPr="00961781" w:rsidRDefault="00715D22" w:rsidP="00C7600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715D22" w:rsidRPr="00961781" w:rsidRDefault="00715D22" w:rsidP="00C7600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715D22" w:rsidRPr="00961781" w:rsidRDefault="00715D22" w:rsidP="00C7600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15D22" w:rsidRPr="00961781" w:rsidTr="0089467D">
        <w:tc>
          <w:tcPr>
            <w:tcW w:w="568" w:type="dxa"/>
          </w:tcPr>
          <w:p w:rsidR="00715D22" w:rsidRPr="00961781" w:rsidRDefault="00715D22" w:rsidP="00C7600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715D22" w:rsidRPr="00961781" w:rsidRDefault="00715D22" w:rsidP="00C7600D">
            <w:pPr>
              <w:spacing w:after="6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715D22" w:rsidRPr="00961781" w:rsidRDefault="00715D22" w:rsidP="00C7600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715D22" w:rsidRPr="006C0F8A" w:rsidRDefault="00715D22" w:rsidP="006C0F8A">
            <w:pPr>
              <w:spacing w:after="6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1559" w:type="dxa"/>
          </w:tcPr>
          <w:p w:rsidR="00715D22" w:rsidRPr="00961781" w:rsidRDefault="00715D22" w:rsidP="00C7600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Общая долевая 1/2</w:t>
            </w:r>
          </w:p>
        </w:tc>
        <w:tc>
          <w:tcPr>
            <w:tcW w:w="993" w:type="dxa"/>
          </w:tcPr>
          <w:p w:rsidR="00715D22" w:rsidRPr="00961781" w:rsidRDefault="00715D22" w:rsidP="00C7600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69,9</w:t>
            </w:r>
          </w:p>
        </w:tc>
        <w:tc>
          <w:tcPr>
            <w:tcW w:w="992" w:type="dxa"/>
          </w:tcPr>
          <w:p w:rsidR="00715D22" w:rsidRPr="00961781" w:rsidRDefault="00715D22" w:rsidP="00C7600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992" w:type="dxa"/>
          </w:tcPr>
          <w:p w:rsidR="00715D22" w:rsidRPr="00961781" w:rsidRDefault="00715D22" w:rsidP="00C7600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715D22" w:rsidRPr="00961781" w:rsidRDefault="00715D22" w:rsidP="00C7600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715D22" w:rsidRPr="00961781" w:rsidRDefault="00715D22" w:rsidP="00C7600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715D22" w:rsidRPr="00961781" w:rsidRDefault="00715D22" w:rsidP="00C7600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715D22" w:rsidRPr="00961781" w:rsidRDefault="00715D22" w:rsidP="00C7600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715D22" w:rsidRPr="00961781" w:rsidRDefault="00715D22" w:rsidP="00C7600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15D22" w:rsidRPr="00961781" w:rsidTr="0089467D">
        <w:tc>
          <w:tcPr>
            <w:tcW w:w="568" w:type="dxa"/>
          </w:tcPr>
          <w:p w:rsidR="00715D22" w:rsidRPr="00961781" w:rsidRDefault="00715D22" w:rsidP="00C7600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715D22" w:rsidRPr="00961781" w:rsidRDefault="00715D22" w:rsidP="00C7600D">
            <w:pPr>
              <w:spacing w:after="6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715D22" w:rsidRPr="00961781" w:rsidRDefault="00715D22" w:rsidP="00C7600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1781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715D22" w:rsidRPr="00961781" w:rsidRDefault="00715D22" w:rsidP="00C7600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1559" w:type="dxa"/>
          </w:tcPr>
          <w:p w:rsidR="00715D22" w:rsidRPr="00961781" w:rsidRDefault="00715D22" w:rsidP="00C7600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Индивидуальная </w:t>
            </w:r>
          </w:p>
        </w:tc>
        <w:tc>
          <w:tcPr>
            <w:tcW w:w="993" w:type="dxa"/>
          </w:tcPr>
          <w:p w:rsidR="00715D22" w:rsidRPr="00961781" w:rsidRDefault="00715D22" w:rsidP="00C7600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53,3</w:t>
            </w:r>
          </w:p>
        </w:tc>
        <w:tc>
          <w:tcPr>
            <w:tcW w:w="992" w:type="dxa"/>
          </w:tcPr>
          <w:p w:rsidR="00715D22" w:rsidRPr="00961781" w:rsidRDefault="00715D22" w:rsidP="00C7600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Россия  </w:t>
            </w:r>
          </w:p>
        </w:tc>
        <w:tc>
          <w:tcPr>
            <w:tcW w:w="992" w:type="dxa"/>
          </w:tcPr>
          <w:p w:rsidR="00715D22" w:rsidRPr="00961781" w:rsidRDefault="00715D22" w:rsidP="00C7600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715D22" w:rsidRPr="00961781" w:rsidRDefault="00715D22" w:rsidP="00C7600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715D22" w:rsidRPr="00961781" w:rsidRDefault="00715D22" w:rsidP="00C7600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715D22" w:rsidRPr="00961781" w:rsidRDefault="00715D22" w:rsidP="00C7600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715D22" w:rsidRPr="00961781" w:rsidRDefault="00715D22" w:rsidP="00C7600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715D22" w:rsidRPr="00961781" w:rsidRDefault="00715D22" w:rsidP="00C7600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715D22" w:rsidRPr="00961781" w:rsidTr="0089467D">
        <w:tc>
          <w:tcPr>
            <w:tcW w:w="568" w:type="dxa"/>
          </w:tcPr>
          <w:p w:rsidR="00715D22" w:rsidRPr="00961781" w:rsidRDefault="00715D22" w:rsidP="00C7600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715D22" w:rsidRPr="00961781" w:rsidRDefault="00715D22" w:rsidP="00C7600D">
            <w:pPr>
              <w:spacing w:after="6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61781">
              <w:rPr>
                <w:rFonts w:ascii="Times New Roman" w:hAnsi="Times New Roman"/>
                <w:sz w:val="20"/>
                <w:szCs w:val="20"/>
              </w:rPr>
              <w:t>Супруг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</w:p>
        </w:tc>
        <w:tc>
          <w:tcPr>
            <w:tcW w:w="1276" w:type="dxa"/>
          </w:tcPr>
          <w:p w:rsidR="00715D22" w:rsidRPr="00961781" w:rsidRDefault="00715D22" w:rsidP="00C7600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1781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715D22" w:rsidRPr="006C0F8A" w:rsidRDefault="00715D22" w:rsidP="00282156">
            <w:pPr>
              <w:spacing w:after="6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1559" w:type="dxa"/>
          </w:tcPr>
          <w:p w:rsidR="00715D22" w:rsidRPr="00961781" w:rsidRDefault="00715D22" w:rsidP="00282156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Общая долевая 1/2</w:t>
            </w:r>
          </w:p>
        </w:tc>
        <w:tc>
          <w:tcPr>
            <w:tcW w:w="993" w:type="dxa"/>
          </w:tcPr>
          <w:p w:rsidR="00715D22" w:rsidRPr="00961781" w:rsidRDefault="00715D22" w:rsidP="00282156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69,9</w:t>
            </w:r>
          </w:p>
        </w:tc>
        <w:tc>
          <w:tcPr>
            <w:tcW w:w="992" w:type="dxa"/>
          </w:tcPr>
          <w:p w:rsidR="00715D22" w:rsidRPr="00961781" w:rsidRDefault="00715D22" w:rsidP="00282156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992" w:type="dxa"/>
          </w:tcPr>
          <w:p w:rsidR="00715D22" w:rsidRPr="00961781" w:rsidRDefault="00715D22" w:rsidP="00C7600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715D22" w:rsidRPr="00961781" w:rsidRDefault="00715D22" w:rsidP="00C7600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715D22" w:rsidRPr="00961781" w:rsidRDefault="00715D22" w:rsidP="00C7600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715D22" w:rsidRPr="00961781" w:rsidRDefault="00715D22" w:rsidP="00C7600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715D22" w:rsidRPr="00961781" w:rsidRDefault="00715D22" w:rsidP="00C7600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351594,00</w:t>
            </w:r>
          </w:p>
        </w:tc>
        <w:tc>
          <w:tcPr>
            <w:tcW w:w="1559" w:type="dxa"/>
          </w:tcPr>
          <w:p w:rsidR="00715D22" w:rsidRPr="00961781" w:rsidRDefault="00715D22" w:rsidP="00C7600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Доход по основному месту работы</w:t>
            </w:r>
          </w:p>
        </w:tc>
      </w:tr>
      <w:tr w:rsidR="00715D22" w:rsidRPr="00961781" w:rsidTr="0089467D">
        <w:tc>
          <w:tcPr>
            <w:tcW w:w="568" w:type="dxa"/>
          </w:tcPr>
          <w:p w:rsidR="00715D22" w:rsidRPr="00961781" w:rsidRDefault="00715D22" w:rsidP="00C7600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  <w:r w:rsidRPr="00961781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701" w:type="dxa"/>
          </w:tcPr>
          <w:p w:rsidR="00715D22" w:rsidRPr="0089467D" w:rsidRDefault="00715D22" w:rsidP="00C7600D">
            <w:pPr>
              <w:spacing w:after="6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96178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9467D">
              <w:rPr>
                <w:rFonts w:ascii="Times New Roman" w:hAnsi="Times New Roman"/>
                <w:b/>
                <w:sz w:val="20"/>
                <w:szCs w:val="20"/>
              </w:rPr>
              <w:t>Дедков Василий Иванович</w:t>
            </w:r>
          </w:p>
        </w:tc>
        <w:tc>
          <w:tcPr>
            <w:tcW w:w="1276" w:type="dxa"/>
          </w:tcPr>
          <w:p w:rsidR="00715D22" w:rsidRPr="00961781" w:rsidRDefault="00715D22" w:rsidP="00C7600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1781">
              <w:rPr>
                <w:rFonts w:ascii="Times New Roman" w:hAnsi="Times New Roman"/>
                <w:sz w:val="20"/>
                <w:szCs w:val="20"/>
              </w:rPr>
              <w:t xml:space="preserve">депутат </w:t>
            </w:r>
          </w:p>
        </w:tc>
        <w:tc>
          <w:tcPr>
            <w:tcW w:w="992" w:type="dxa"/>
          </w:tcPr>
          <w:p w:rsidR="00715D22" w:rsidRPr="00961781" w:rsidRDefault="00715D22" w:rsidP="00C7600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715D22" w:rsidRPr="00961781" w:rsidRDefault="00715D22" w:rsidP="00C7600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715D22" w:rsidRPr="00961781" w:rsidRDefault="00715D22" w:rsidP="00C7600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715D22" w:rsidRPr="00961781" w:rsidRDefault="00715D22" w:rsidP="00C7600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715D22" w:rsidRPr="00961781" w:rsidRDefault="00715D22" w:rsidP="00C7600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715D22" w:rsidRPr="00961781" w:rsidRDefault="00715D22" w:rsidP="00C7600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715D22" w:rsidRPr="00961781" w:rsidRDefault="00715D22" w:rsidP="00C7600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715D22" w:rsidRDefault="00715D22" w:rsidP="00C7600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Автомобиль легковой </w:t>
            </w:r>
          </w:p>
          <w:p w:rsidR="00715D22" w:rsidRPr="00961781" w:rsidRDefault="00715D22" w:rsidP="00C7600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ГАЗ-3110 </w:t>
            </w:r>
          </w:p>
        </w:tc>
        <w:tc>
          <w:tcPr>
            <w:tcW w:w="1559" w:type="dxa"/>
          </w:tcPr>
          <w:p w:rsidR="00715D22" w:rsidRPr="00961781" w:rsidRDefault="00715D22" w:rsidP="00C7600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132000,00</w:t>
            </w:r>
          </w:p>
        </w:tc>
        <w:tc>
          <w:tcPr>
            <w:tcW w:w="1559" w:type="dxa"/>
          </w:tcPr>
          <w:p w:rsidR="00715D22" w:rsidRPr="00961781" w:rsidRDefault="00715D22" w:rsidP="00C7600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Иной доход (пенсия)</w:t>
            </w:r>
          </w:p>
        </w:tc>
      </w:tr>
      <w:tr w:rsidR="00715D22" w:rsidRPr="00961781" w:rsidTr="0089467D">
        <w:tc>
          <w:tcPr>
            <w:tcW w:w="568" w:type="dxa"/>
          </w:tcPr>
          <w:p w:rsidR="00715D22" w:rsidRPr="00961781" w:rsidRDefault="00715D22" w:rsidP="00C7600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715D22" w:rsidRPr="00961781" w:rsidRDefault="00715D22" w:rsidP="00C7600D">
            <w:pPr>
              <w:spacing w:after="6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61781">
              <w:rPr>
                <w:rFonts w:ascii="Times New Roman" w:hAnsi="Times New Roman"/>
                <w:sz w:val="20"/>
                <w:szCs w:val="20"/>
              </w:rPr>
              <w:t>Супруг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</w:p>
        </w:tc>
        <w:tc>
          <w:tcPr>
            <w:tcW w:w="1276" w:type="dxa"/>
          </w:tcPr>
          <w:p w:rsidR="00715D22" w:rsidRPr="00961781" w:rsidRDefault="00715D22" w:rsidP="00C7600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715D22" w:rsidRPr="00961781" w:rsidRDefault="00715D22" w:rsidP="00C7600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559" w:type="dxa"/>
          </w:tcPr>
          <w:p w:rsidR="00715D22" w:rsidRPr="00961781" w:rsidRDefault="00715D22" w:rsidP="00C7600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Индивидуаль-ная </w:t>
            </w:r>
          </w:p>
        </w:tc>
        <w:tc>
          <w:tcPr>
            <w:tcW w:w="993" w:type="dxa"/>
          </w:tcPr>
          <w:p w:rsidR="00715D22" w:rsidRPr="00961781" w:rsidRDefault="00715D22" w:rsidP="00C7600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1270,0</w:t>
            </w:r>
          </w:p>
        </w:tc>
        <w:tc>
          <w:tcPr>
            <w:tcW w:w="992" w:type="dxa"/>
          </w:tcPr>
          <w:p w:rsidR="00715D22" w:rsidRPr="00961781" w:rsidRDefault="00715D22" w:rsidP="00C7600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992" w:type="dxa"/>
          </w:tcPr>
          <w:p w:rsidR="00715D22" w:rsidRPr="00961781" w:rsidRDefault="00715D22" w:rsidP="00C7600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715D22" w:rsidRPr="00961781" w:rsidRDefault="00715D22" w:rsidP="00C7600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715D22" w:rsidRPr="00961781" w:rsidRDefault="00715D22" w:rsidP="00C7600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715D22" w:rsidRPr="00961781" w:rsidRDefault="00715D22" w:rsidP="00C7600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715D22" w:rsidRPr="00961781" w:rsidRDefault="00715D22" w:rsidP="00C7600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108000,00</w:t>
            </w:r>
          </w:p>
        </w:tc>
        <w:tc>
          <w:tcPr>
            <w:tcW w:w="1559" w:type="dxa"/>
          </w:tcPr>
          <w:p w:rsidR="00715D22" w:rsidRPr="00961781" w:rsidRDefault="00715D22" w:rsidP="00C7600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Иной доход (пенсия)</w:t>
            </w:r>
          </w:p>
        </w:tc>
      </w:tr>
      <w:tr w:rsidR="00715D22" w:rsidRPr="00961781" w:rsidTr="0089467D">
        <w:tc>
          <w:tcPr>
            <w:tcW w:w="568" w:type="dxa"/>
          </w:tcPr>
          <w:p w:rsidR="00715D22" w:rsidRPr="00961781" w:rsidRDefault="00715D22" w:rsidP="00C7600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715D22" w:rsidRPr="00961781" w:rsidRDefault="00715D22" w:rsidP="00C7600D">
            <w:pPr>
              <w:spacing w:after="6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715D22" w:rsidRPr="00961781" w:rsidRDefault="00715D22" w:rsidP="00C7600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1781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715D22" w:rsidRPr="00961781" w:rsidRDefault="00715D22" w:rsidP="00C7600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Кварти-ра </w:t>
            </w:r>
          </w:p>
        </w:tc>
        <w:tc>
          <w:tcPr>
            <w:tcW w:w="1559" w:type="dxa"/>
          </w:tcPr>
          <w:p w:rsidR="00715D22" w:rsidRPr="00961781" w:rsidRDefault="00715D22" w:rsidP="00C7600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Индивидуаль-ная </w:t>
            </w:r>
          </w:p>
        </w:tc>
        <w:tc>
          <w:tcPr>
            <w:tcW w:w="993" w:type="dxa"/>
          </w:tcPr>
          <w:p w:rsidR="00715D22" w:rsidRPr="00961781" w:rsidRDefault="00715D22" w:rsidP="00C7600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50,1</w:t>
            </w:r>
          </w:p>
        </w:tc>
        <w:tc>
          <w:tcPr>
            <w:tcW w:w="992" w:type="dxa"/>
          </w:tcPr>
          <w:p w:rsidR="00715D22" w:rsidRPr="00961781" w:rsidRDefault="00715D22" w:rsidP="00C7600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992" w:type="dxa"/>
          </w:tcPr>
          <w:p w:rsidR="00715D22" w:rsidRPr="00961781" w:rsidRDefault="00715D22" w:rsidP="00C7600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715D22" w:rsidRPr="00961781" w:rsidRDefault="00715D22" w:rsidP="00C7600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715D22" w:rsidRPr="00961781" w:rsidRDefault="00715D22" w:rsidP="00C7600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715D22" w:rsidRPr="00961781" w:rsidRDefault="00715D22" w:rsidP="00C7600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715D22" w:rsidRPr="00961781" w:rsidRDefault="00715D22" w:rsidP="00C7600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715D22" w:rsidRPr="00961781" w:rsidRDefault="00715D22" w:rsidP="00C7600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</w:tbl>
    <w:p w:rsidR="00715D22" w:rsidRPr="00660C6C" w:rsidRDefault="00715D22" w:rsidP="00F23494">
      <w:pPr>
        <w:spacing w:after="60" w:line="240" w:lineRule="auto"/>
        <w:jc w:val="center"/>
        <w:rPr>
          <w:rFonts w:ascii="Times New Roman" w:hAnsi="Times New Roman"/>
          <w:sz w:val="20"/>
          <w:szCs w:val="20"/>
        </w:rPr>
      </w:pPr>
    </w:p>
    <w:sectPr w:rsidR="00715D22" w:rsidRPr="00660C6C" w:rsidSect="00660C6C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60C6C"/>
    <w:rsid w:val="00014535"/>
    <w:rsid w:val="000E1EF6"/>
    <w:rsid w:val="000F3A93"/>
    <w:rsid w:val="000F4B26"/>
    <w:rsid w:val="0013261D"/>
    <w:rsid w:val="001859BC"/>
    <w:rsid w:val="00227C25"/>
    <w:rsid w:val="00282156"/>
    <w:rsid w:val="0029640F"/>
    <w:rsid w:val="002B339A"/>
    <w:rsid w:val="002D7B54"/>
    <w:rsid w:val="00385E7B"/>
    <w:rsid w:val="00421E69"/>
    <w:rsid w:val="00425F0D"/>
    <w:rsid w:val="004C0E2E"/>
    <w:rsid w:val="004C3E41"/>
    <w:rsid w:val="004E0A24"/>
    <w:rsid w:val="00520469"/>
    <w:rsid w:val="0056780E"/>
    <w:rsid w:val="00623F15"/>
    <w:rsid w:val="00660C6C"/>
    <w:rsid w:val="0067170F"/>
    <w:rsid w:val="006B30D3"/>
    <w:rsid w:val="006C0F8A"/>
    <w:rsid w:val="006C2228"/>
    <w:rsid w:val="006D68E4"/>
    <w:rsid w:val="00715D22"/>
    <w:rsid w:val="007174D8"/>
    <w:rsid w:val="007705F1"/>
    <w:rsid w:val="0077258A"/>
    <w:rsid w:val="007C5102"/>
    <w:rsid w:val="008320A8"/>
    <w:rsid w:val="008569D0"/>
    <w:rsid w:val="0089467D"/>
    <w:rsid w:val="008F2F58"/>
    <w:rsid w:val="009238D2"/>
    <w:rsid w:val="00927C85"/>
    <w:rsid w:val="00960AC0"/>
    <w:rsid w:val="00961781"/>
    <w:rsid w:val="00A042CD"/>
    <w:rsid w:val="00A73BF6"/>
    <w:rsid w:val="00AE7D62"/>
    <w:rsid w:val="00B51BF3"/>
    <w:rsid w:val="00BF162F"/>
    <w:rsid w:val="00BF6FE5"/>
    <w:rsid w:val="00C11588"/>
    <w:rsid w:val="00C13257"/>
    <w:rsid w:val="00C7600D"/>
    <w:rsid w:val="00D21E9C"/>
    <w:rsid w:val="00D24BD1"/>
    <w:rsid w:val="00DF4B0B"/>
    <w:rsid w:val="00E03D1C"/>
    <w:rsid w:val="00E34C4E"/>
    <w:rsid w:val="00E41C6C"/>
    <w:rsid w:val="00E55EF2"/>
    <w:rsid w:val="00EC6CC0"/>
    <w:rsid w:val="00F234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martTagType w:namespaceuri="urn:schemas-microsoft-com:office:smarttags" w:name="City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34C4E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F23494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275</TotalTime>
  <Pages>3</Pages>
  <Words>426</Words>
  <Characters>2434</Characters>
  <Application>Microsoft Office Outlook</Application>
  <DocSecurity>0</DocSecurity>
  <Lines>0</Lines>
  <Paragraphs>0</Paragraphs>
  <ScaleCrop>false</ScaleCrop>
  <Company>Microsoft Corporation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</dc:creator>
  <cp:keywords/>
  <dc:description/>
  <cp:lastModifiedBy>User</cp:lastModifiedBy>
  <cp:revision>23</cp:revision>
  <cp:lastPrinted>2016-04-29T10:12:00Z</cp:lastPrinted>
  <dcterms:created xsi:type="dcterms:W3CDTF">2015-06-05T07:26:00Z</dcterms:created>
  <dcterms:modified xsi:type="dcterms:W3CDTF">2016-04-29T11:03:00Z</dcterms:modified>
</cp:coreProperties>
</file>